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415" w:rsidRDefault="00600415" w:rsidP="00600415">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#103</w:t>
      </w:r>
      <w:r>
        <w:rPr>
          <w:b/>
          <w:i/>
          <w:noProof/>
          <w:sz w:val="28"/>
        </w:rPr>
        <w:tab/>
        <w:t>R5-2427</w:t>
      </w:r>
      <w:r>
        <w:rPr>
          <w:b/>
          <w:i/>
          <w:noProof/>
          <w:sz w:val="28"/>
        </w:rPr>
        <w:t>46</w:t>
      </w:r>
    </w:p>
    <w:p w:rsidR="00600415" w:rsidRPr="00F438BD" w:rsidRDefault="00600415" w:rsidP="00600415">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bookmarkEnd w:id="0"/>
    <w:p w:rsidR="0048709E" w:rsidRPr="0034461E"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3B275F">
        <w:rPr>
          <w:rFonts w:ascii="Arial" w:hAnsi="Arial"/>
          <w:sz w:val="24"/>
        </w:rPr>
        <w:t>3</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50D57">
        <w:rPr>
          <w:rStyle w:val="PLChar"/>
          <w:sz w:val="20"/>
        </w:rPr>
        <w:t>4</w:t>
      </w:r>
      <w:r w:rsidR="00362BE6">
        <w:rPr>
          <w:rStyle w:val="PLChar"/>
          <w:sz w:val="20"/>
        </w:rPr>
        <w:t>2746</w:t>
      </w:r>
      <w:r w:rsidR="001F386C" w:rsidRPr="001F386C">
        <w:rPr>
          <w:rStyle w:val="PLChar"/>
          <w:sz w:val="20"/>
        </w:rPr>
        <w:t xml:space="preserve"> TS 36.523-1 Tracker status after RAN5-</w:t>
      </w:r>
      <w:r w:rsidR="00290C8D">
        <w:rPr>
          <w:rStyle w:val="PLChar"/>
          <w:sz w:val="20"/>
        </w:rPr>
        <w:t>10</w:t>
      </w:r>
      <w:r w:rsidR="00362BE6">
        <w:rPr>
          <w:rStyle w:val="PLChar"/>
          <w:sz w:val="20"/>
        </w:rPr>
        <w:t>3</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362BE6">
        <w:t>3</w:t>
      </w:r>
      <w:r w:rsidR="006540FC">
        <w:t xml:space="preserve"> plus any needs for new test cases allocation determined post-RAN5#</w:t>
      </w:r>
      <w:r w:rsidR="00290C8D">
        <w:t>10</w:t>
      </w:r>
      <w:r w:rsidR="00362BE6">
        <w:t>3</w:t>
      </w:r>
      <w:r w:rsidR="006540FC">
        <w:t xml:space="preserve">, and, is the update of </w:t>
      </w:r>
      <w:r w:rsidR="001F386C" w:rsidRPr="001F386C">
        <w:rPr>
          <w:rStyle w:val="af7"/>
        </w:rPr>
        <w:t>R5-2</w:t>
      </w:r>
      <w:r w:rsidR="00550D57">
        <w:rPr>
          <w:rStyle w:val="af7"/>
        </w:rPr>
        <w:t>4</w:t>
      </w:r>
      <w:r w:rsidR="00362BE6">
        <w:rPr>
          <w:rStyle w:val="af7"/>
        </w:rPr>
        <w:t>2744</w:t>
      </w:r>
      <w:r w:rsidR="006540FC">
        <w:t xml:space="preserve"> [</w:t>
      </w:r>
      <w:r w:rsidR="00290C8D">
        <w:t>2</w:t>
      </w:r>
      <w:r w:rsidR="00362BE6">
        <w:t>7</w:t>
      </w:r>
      <w:r w:rsidR="006540FC">
        <w:t xml:space="preserve">] which contained the tracker status </w:t>
      </w:r>
      <w:r w:rsidR="001F386C">
        <w:t>before</w:t>
      </w:r>
      <w:r w:rsidR="008E01BD">
        <w:t xml:space="preserve"> </w:t>
      </w:r>
      <w:r w:rsidR="006540FC">
        <w:t>the RAN5#</w:t>
      </w:r>
      <w:r w:rsidR="00290C8D">
        <w:t>10</w:t>
      </w:r>
      <w:r w:rsidR="00362BE6">
        <w:t>3</w:t>
      </w:r>
      <w:bookmarkStart w:id="6" w:name="_GoBack"/>
      <w:bookmarkEnd w:id="6"/>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7" w:name="OLE_LINK2"/>
      <w:bookmarkStart w:id="8" w:name="OLE_LINK3"/>
      <w:r w:rsidRPr="001F386C">
        <w:rPr>
          <w:rStyle w:val="af7"/>
        </w:rPr>
        <w:t>R5-224703</w:t>
      </w:r>
      <w:bookmarkEnd w:id="7"/>
      <w:bookmarkEnd w:id="8"/>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600415" w:rsidRPr="00BB420E" w:rsidRDefault="00600415" w:rsidP="00AD6561">
      <w:pPr>
        <w:pStyle w:val="EX"/>
      </w:pPr>
      <w:r>
        <w:t>[2</w:t>
      </w:r>
      <w:r>
        <w:t>7</w:t>
      </w:r>
      <w:r>
        <w:t>]</w:t>
      </w:r>
      <w:r>
        <w:tab/>
      </w:r>
      <w:r w:rsidRPr="001F386C">
        <w:rPr>
          <w:rStyle w:val="af7"/>
        </w:rPr>
        <w:t>R5-2</w:t>
      </w:r>
      <w:r>
        <w:rPr>
          <w:rStyle w:val="af7"/>
        </w:rPr>
        <w:t>4</w:t>
      </w:r>
      <w:r>
        <w:rPr>
          <w:rStyle w:val="af7"/>
        </w:rPr>
        <w:t>2744</w:t>
      </w:r>
      <w:r>
        <w:tab/>
      </w:r>
      <w:r w:rsidRPr="001F386C">
        <w:t xml:space="preserve">TS 36.523-1 Tracker status </w:t>
      </w:r>
      <w:r w:rsidRPr="00600415">
        <w:rPr>
          <w:rFonts w:hint="eastAsia"/>
        </w:rPr>
        <w:t>before</w:t>
      </w:r>
      <w:r>
        <w:t xml:space="preserve"> </w:t>
      </w:r>
      <w:r w:rsidRPr="001F386C">
        <w:t>RAN5-</w:t>
      </w:r>
      <w:r>
        <w:t>10</w:t>
      </w:r>
      <w:r>
        <w:t>3</w:t>
      </w:r>
    </w:p>
    <w:sectPr w:rsidR="00600415" w:rsidRPr="00BB420E">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3D2" w:rsidRDefault="005C63D2">
      <w:r>
        <w:separator/>
      </w:r>
    </w:p>
  </w:endnote>
  <w:endnote w:type="continuationSeparator" w:id="0">
    <w:p w:rsidR="005C63D2" w:rsidRDefault="005C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3D2" w:rsidRDefault="005C63D2">
      <w:r>
        <w:separator/>
      </w:r>
    </w:p>
  </w:footnote>
  <w:footnote w:type="continuationSeparator" w:id="0">
    <w:p w:rsidR="005C63D2" w:rsidRDefault="005C6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7A83"/>
    <w:rsid w:val="0036059D"/>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D30A53"/>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7E850A-976A-4A3D-A579-EB6712C4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Pages>
  <Words>756</Words>
  <Characters>4314</Characters>
  <Application>Microsoft Office Word</Application>
  <DocSecurity>0</DocSecurity>
  <Lines>35</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5060</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49</cp:revision>
  <cp:lastPrinted>2009-01-20T05:46:00Z</cp:lastPrinted>
  <dcterms:created xsi:type="dcterms:W3CDTF">2022-02-14T02:34:00Z</dcterms:created>
  <dcterms:modified xsi:type="dcterms:W3CDTF">2024-07-04T12:41:00Z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(3)mYJwNAajGI5gKNHa2IYQ6+TVxNGRqNJK1qbKQ30LkRZQ9aB0Onc6OlIF2gPUGi8aiBJXEPNe
pCbw+VEYmhv6fhjkQMpCoPoH7C/fih7PAOqCMkuzwtxzJttxEAvaPrUWUF/G+GywciMv203f
RxAE42bp1uJVzSZ+80bcwTQBWv2C1JvVygBkdfRed43RpMz6lr0nCkNE6m70wbuYXUhdHIGE
KLmvQUKVfDG9yG5W8u</vt:lpwstr>
  </property>
  <property fmtid="{D5CDD505-2E9C-101B-9397-08002B2CF9AE}" pid="4" name="_2015_ms_pID_7253431">
    <vt:lpwstr>bGvfta7twjRzuXYtNhEybB8F9Y/YfQe+eqgV0NoqvXNB+KfxMdSmb4
0N5Ouw3FW9lEb/rbNvUJb0ibpHqfkYcrGQ3vkr7BXwUdJWldpozfS059GUvF2EV69fNnCYWj
JH735nmcGRqe4mVoWZmg/FBSLNibxQCgpfTkoneQkiMbWRB60ayf6EHvTck4aRgedo4+iqbv
QT5wAmIQGzIHObhB0ZAZuHvli7Sxsr/06Xay</vt:lpwstr>
  </property>
  <property fmtid="{D5CDD505-2E9C-101B-9397-08002B2CF9AE}" pid="5" name="_2015_ms_pID_7253432">
    <vt:lpwstr>hVKOZhRJqt+Y7jm7Mjg0zTo=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1720075444</vt:lpwstr>
  </property>
</Properties>
</file>